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592" w:rsidRDefault="00B25B91">
      <w:r>
        <w:t xml:space="preserve">Caribbean Fury </w:t>
      </w:r>
      <w:r w:rsidR="00750AFB">
        <w:t xml:space="preserve">Background:   </w:t>
      </w:r>
    </w:p>
    <w:p w:rsidR="00225F0D" w:rsidRDefault="00B25B91">
      <w:r>
        <w:t>The short Caribbean series represent events running parallel to the early days of Northern Fury.  The Soviet Foreign Service has been actively instigating trouble in America’s back yard.  U</w:t>
      </w:r>
      <w:r w:rsidR="00225F0D">
        <w:t>.</w:t>
      </w:r>
      <w:r>
        <w:t>S</w:t>
      </w:r>
      <w:r w:rsidR="00225F0D">
        <w:t>.</w:t>
      </w:r>
      <w:r>
        <w:t xml:space="preserve"> domestic difficulties and a global ‘Post-Cold War’ malaise</w:t>
      </w:r>
      <w:r w:rsidR="00225F0D">
        <w:t xml:space="preserve"> made western response to the evolving issues fragmented, conflicting and generally ineffective.  </w:t>
      </w:r>
    </w:p>
    <w:p w:rsidR="0049084E" w:rsidRDefault="00955CA7">
      <w:r>
        <w:t xml:space="preserve">In Nicaragua, American withdrawal of all support to the Contra’s </w:t>
      </w:r>
      <w:r w:rsidR="0049084E">
        <w:t xml:space="preserve">after the Iran-Contra fiasco, </w:t>
      </w:r>
      <w:r>
        <w:t xml:space="preserve">allowed </w:t>
      </w:r>
      <w:r w:rsidR="0049084E">
        <w:t xml:space="preserve">the Sandinista’s breathing space; however, when the anti-Sandinista </w:t>
      </w:r>
      <w:r w:rsidR="00C26509">
        <w:t>‘</w:t>
      </w:r>
      <w:r w:rsidR="0049084E">
        <w:t>Chamorro</w:t>
      </w:r>
      <w:r w:rsidR="00C26509">
        <w:t>’</w:t>
      </w:r>
      <w:r w:rsidR="0049084E">
        <w:t xml:space="preserve"> government won the election in 1990 the revolutionary movement immediately restarted ending in a bloody coup in 92 with a Soviet leaning Sandinista Junta in control. A major funding initiative involves the planning and eventual building of a Nicaraguan Canal to compete with Panama, funding, construction and control of which would be from Moscow.</w:t>
      </w:r>
    </w:p>
    <w:p w:rsidR="00955CA7" w:rsidRDefault="0049084E">
      <w:r>
        <w:t>Although Honduras</w:t>
      </w:r>
      <w:r w:rsidR="008950CD">
        <w:t xml:space="preserve"> maintained</w:t>
      </w:r>
      <w:r>
        <w:t xml:space="preserve"> a marginally effective government</w:t>
      </w:r>
      <w:r w:rsidR="008950CD">
        <w:t xml:space="preserve"> with significant US aid through the 80’s, the cessation of funding and support of the Contras’ in Nicaragua left a power vacuum which the US trained army could not effectively </w:t>
      </w:r>
      <w:r w:rsidR="00743AF5">
        <w:t>fill</w:t>
      </w:r>
      <w:r w:rsidR="008950CD">
        <w:t xml:space="preserve">.  By 1989 the </w:t>
      </w:r>
      <w:proofErr w:type="spellStart"/>
      <w:r w:rsidR="008950CD">
        <w:rPr>
          <w:lang w:val="en"/>
        </w:rPr>
        <w:t>Cinchoneros</w:t>
      </w:r>
      <w:proofErr w:type="spellEnd"/>
      <w:r w:rsidR="008950CD">
        <w:rPr>
          <w:lang w:val="en"/>
        </w:rPr>
        <w:t xml:space="preserve"> Liberation movement, now with significant Soviet backing</w:t>
      </w:r>
      <w:r w:rsidR="008950CD">
        <w:t xml:space="preserve"> gained the upper hand and several Army and Air Force units turned to their cause. The televised execution of 37 American soldiers caused world outrage but was </w:t>
      </w:r>
      <w:r w:rsidR="00743AF5">
        <w:t xml:space="preserve">quickly </w:t>
      </w:r>
      <w:r w:rsidR="008950CD">
        <w:t>eclipsed by events in Europe and elsewhere.  US retaliatory cruise missile strikes at rebel targets were followed by a raft of hostage taking incidents</w:t>
      </w:r>
      <w:r w:rsidR="00743AF5">
        <w:t>, piracy against civilian</w:t>
      </w:r>
      <w:r w:rsidR="00DC5AAA">
        <w:t xml:space="preserve"> </w:t>
      </w:r>
      <w:r w:rsidR="00743AF5">
        <w:t xml:space="preserve">shipping </w:t>
      </w:r>
      <w:r w:rsidR="008950CD">
        <w:t>and a</w:t>
      </w:r>
      <w:r w:rsidR="00743AF5">
        <w:t xml:space="preserve"> general withdraw of the expatriate community. The coup in May of 91 was widely anticipated but a forgone conclusion with the former President and family already living at their palatial residence in Oregon.</w:t>
      </w:r>
    </w:p>
    <w:p w:rsidR="00B25B91" w:rsidRDefault="00225F0D">
      <w:r>
        <w:t>Following</w:t>
      </w:r>
      <w:r w:rsidR="00333413">
        <w:t xml:space="preserve"> the </w:t>
      </w:r>
      <w:r>
        <w:t>coups</w:t>
      </w:r>
      <w:r w:rsidR="00DC5AAA">
        <w:t>’</w:t>
      </w:r>
      <w:r>
        <w:t xml:space="preserve"> in Honduras and Nicaragua, a militaristic anti-American movement gained momentum and these new governments started rearming with cast off Algerian and Libyan equipment (as these two countries rearm themselves – see Mediterranean Fury) aided </w:t>
      </w:r>
      <w:r w:rsidR="00743AF5">
        <w:t>by Soviet</w:t>
      </w:r>
      <w:r>
        <w:t xml:space="preserve"> deception, transport and financial resources.</w:t>
      </w:r>
    </w:p>
    <w:p w:rsidR="00225F0D" w:rsidRDefault="00225F0D">
      <w:r>
        <w:t xml:space="preserve">An attempted coup in Guatemala failed due to US clandestine activities, but there remains a solid anti-Western </w:t>
      </w:r>
      <w:r w:rsidR="00955CA7">
        <w:t>sentiment, including significant numbers of displaced jungle fighters who have now taken on the cause of freeing Belize of British rule.  Costa Rica has remained stable as has Panama, although attempts in both countries to overthrow western supporting governments have been made, they failed miserably.  The El Salvadoran Civil war rages on with both the US backed government and the FNLN precipitating atrocities which get more shocking every year.</w:t>
      </w:r>
    </w:p>
    <w:p w:rsidR="00B25B91" w:rsidRDefault="00743AF5">
      <w:r>
        <w:t>Colombia has remained staunchly pro-western, and billions of US dollars ensure they remain so.</w:t>
      </w:r>
      <w:r w:rsidR="005B702E">
        <w:t xml:space="preserve"> The leftist guerrilla movements, primarily FARC but there are others, </w:t>
      </w:r>
      <w:r>
        <w:t>that started in the 60’</w:t>
      </w:r>
      <w:r w:rsidR="005B702E">
        <w:t>s have</w:t>
      </w:r>
      <w:r>
        <w:t xml:space="preserve"> gained strength but </w:t>
      </w:r>
      <w:r w:rsidR="00DC5AAA">
        <w:t>are</w:t>
      </w:r>
      <w:r>
        <w:t xml:space="preserve"> relatively well contained.  The drug cartels however have significant </w:t>
      </w:r>
      <w:r w:rsidR="005B702E">
        <w:t xml:space="preserve">and expanding </w:t>
      </w:r>
      <w:r>
        <w:t>power</w:t>
      </w:r>
      <w:r w:rsidR="005B702E">
        <w:t>, outspending the government on technology and now using safe havens in Honduras and Nicaragua to ease their transport risk.</w:t>
      </w:r>
    </w:p>
    <w:p w:rsidR="006A0239" w:rsidRDefault="006A0239">
      <w:pPr>
        <w:rPr>
          <w:lang w:val="en"/>
        </w:rPr>
      </w:pPr>
      <w:r>
        <w:t>Mexico is showing signs of emerging out of economic and political distress.  It is relying heavily on the newly signed North American Free Trade Agreement and the population are</w:t>
      </w:r>
      <w:r w:rsidR="00F47689">
        <w:t xml:space="preserve"> expecting great things.  So </w:t>
      </w:r>
      <w:r w:rsidR="00F47689">
        <w:lastRenderedPageBreak/>
        <w:t xml:space="preserve">is the world with the evolving revolt in the </w:t>
      </w:r>
      <w:r w:rsidR="00F47689">
        <w:rPr>
          <w:lang w:val="en"/>
        </w:rPr>
        <w:t xml:space="preserve">Chiapas region causing </w:t>
      </w:r>
      <w:r w:rsidR="00DC5AAA">
        <w:rPr>
          <w:lang w:val="en"/>
        </w:rPr>
        <w:t>new</w:t>
      </w:r>
      <w:r w:rsidR="00F47689">
        <w:rPr>
          <w:lang w:val="en"/>
        </w:rPr>
        <w:t xml:space="preserve"> concern! With 12 F-5s and Gearing class destroyers, the US will undoubtedly be drawn into </w:t>
      </w:r>
      <w:r w:rsidR="00333413">
        <w:rPr>
          <w:lang w:val="en"/>
        </w:rPr>
        <w:t>any</w:t>
      </w:r>
      <w:r w:rsidR="00F47689">
        <w:rPr>
          <w:lang w:val="en"/>
        </w:rPr>
        <w:t xml:space="preserve"> conflict</w:t>
      </w:r>
      <w:r w:rsidR="00333413">
        <w:rPr>
          <w:lang w:val="en"/>
        </w:rPr>
        <w:t>. Rebellion is in the wings</w:t>
      </w:r>
      <w:r w:rsidR="00F47689">
        <w:rPr>
          <w:lang w:val="en"/>
        </w:rPr>
        <w:t xml:space="preserve"> should NAFTA fail to improve the Mexican economy.</w:t>
      </w:r>
    </w:p>
    <w:p w:rsidR="00333413" w:rsidRDefault="00333413">
      <w:r>
        <w:t xml:space="preserve">Venezuela entered a new phase in its history </w:t>
      </w:r>
      <w:r w:rsidR="00DC5AAA">
        <w:t>with</w:t>
      </w:r>
      <w:r>
        <w:t xml:space="preserve"> Hugo Chavez </w:t>
      </w:r>
      <w:r w:rsidR="00DC5AAA">
        <w:t>seizing</w:t>
      </w:r>
      <w:r>
        <w:t xml:space="preserve"> power during his 2</w:t>
      </w:r>
      <w:r w:rsidRPr="00333413">
        <w:rPr>
          <w:vertAlign w:val="superscript"/>
        </w:rPr>
        <w:t>nd</w:t>
      </w:r>
      <w:r>
        <w:t xml:space="preserve"> Coup attempt in 1992 and the death of President Perez while </w:t>
      </w:r>
      <w:proofErr w:type="spellStart"/>
      <w:r>
        <w:t>enroute</w:t>
      </w:r>
      <w:proofErr w:type="spellEnd"/>
      <w:r>
        <w:t xml:space="preserve"> to his impeachment hearings. Sitting on vast oil reserves and solidly linking itself to the new Soviet Government, Venezuela is quickly evolving as a regional power. By exerting political and financial energy and at times the threat of military involvement</w:t>
      </w:r>
      <w:r w:rsidR="00D46A8A">
        <w:t>, neighboring countries are falling into line with Chavez’s vision of a resurgent Caribbean trading block to control international trade into the Cen</w:t>
      </w:r>
      <w:r w:rsidR="00AD72C5">
        <w:t xml:space="preserve">tral and South American region. </w:t>
      </w:r>
      <w:proofErr w:type="gramStart"/>
      <w:r w:rsidR="00D46A8A">
        <w:t>US</w:t>
      </w:r>
      <w:proofErr w:type="gramEnd"/>
      <w:r w:rsidR="00D46A8A">
        <w:t xml:space="preserve">, British, Spanish, Dutch, French and other interests have all been negatively affected. </w:t>
      </w:r>
    </w:p>
    <w:p w:rsidR="00AD72C5" w:rsidRDefault="00AD72C5">
      <w:r>
        <w:t>US efforts in Haiti and the continuing support of the Dominican Republic continue along historical lines, as does the evolution of the Eastern Caribbean islands.</w:t>
      </w:r>
    </w:p>
    <w:p w:rsidR="00AD72C5" w:rsidRDefault="00AD72C5">
      <w:r>
        <w:t>Cuba, as always is the most interesting of the Caribbean countries. With a resurgence of Soviet interest the Cuban military and air force in particular has been experiencing a</w:t>
      </w:r>
      <w:bookmarkStart w:id="0" w:name="_GoBack"/>
      <w:bookmarkEnd w:id="0"/>
      <w:r>
        <w:t xml:space="preserve"> period of revival not seen since the late 50’s. It is suspected that most of the older SAM systems have been replaced by newer and much more capable ones, probably SA-10’s, and that the older </w:t>
      </w:r>
      <w:proofErr w:type="spellStart"/>
      <w:r>
        <w:t>MiG</w:t>
      </w:r>
      <w:proofErr w:type="spellEnd"/>
      <w:r>
        <w:t xml:space="preserve"> 17’s &amp; 21’s have been replaced by MiG-23’s and 29’s.  It is rumoured that a Kilo class submarine is now in the inventory.</w:t>
      </w:r>
      <w:r w:rsidR="00C26509">
        <w:t xml:space="preserve"> Two weeks ago, three RORO ships unloaded under cover of darkness, heavy security and some obvious deception measures.  It is unclear what was unloaded but indications are that it was not missiles, but probably aircraft of some type.</w:t>
      </w:r>
    </w:p>
    <w:p w:rsidR="00D46A8A" w:rsidRDefault="00D46A8A"/>
    <w:sectPr w:rsidR="00D46A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B91"/>
    <w:rsid w:val="00225F0D"/>
    <w:rsid w:val="00333413"/>
    <w:rsid w:val="0049084E"/>
    <w:rsid w:val="005B702E"/>
    <w:rsid w:val="006A0239"/>
    <w:rsid w:val="00743AF5"/>
    <w:rsid w:val="00750AFB"/>
    <w:rsid w:val="00826592"/>
    <w:rsid w:val="008950CD"/>
    <w:rsid w:val="00955CA7"/>
    <w:rsid w:val="00AD72C5"/>
    <w:rsid w:val="00B25B91"/>
    <w:rsid w:val="00C26509"/>
    <w:rsid w:val="00D46A8A"/>
    <w:rsid w:val="00DC5AAA"/>
    <w:rsid w:val="00F4768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9FD64EB1</Template>
  <TotalTime>76</TotalTime>
  <Pages>2</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DLSE</Company>
  <LinksUpToDate>false</LinksUpToDate>
  <CharactersWithSpaces>5141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 Gauvin</dc:creator>
  <cp:lastModifiedBy>Bart Gauvin</cp:lastModifiedBy>
  <cp:revision>3</cp:revision>
  <dcterms:created xsi:type="dcterms:W3CDTF">2016-06-03T15:06:00Z</dcterms:created>
  <dcterms:modified xsi:type="dcterms:W3CDTF">2016-06-03T16:21:00Z</dcterms:modified>
</cp:coreProperties>
</file>